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AC2" w:rsidRDefault="00727AC2">
      <w:pPr>
        <w:rPr>
          <w:sz w:val="28"/>
          <w:szCs w:val="28"/>
        </w:rPr>
      </w:pPr>
    </w:p>
    <w:p w:rsidR="00727AC2" w:rsidRDefault="00727AC2">
      <w:pPr>
        <w:rPr>
          <w:sz w:val="28"/>
          <w:szCs w:val="28"/>
        </w:rPr>
      </w:pPr>
      <w:r>
        <w:rPr>
          <w:sz w:val="28"/>
          <w:szCs w:val="28"/>
        </w:rPr>
        <w:t>Цель: повысить интерес к математике, воспитание чувства  ответственности,</w:t>
      </w:r>
    </w:p>
    <w:p w:rsidR="00727AC2" w:rsidRDefault="00727AC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развивать творческие способности.</w:t>
      </w:r>
    </w:p>
    <w:p w:rsidR="00727AC2" w:rsidRDefault="00727AC2">
      <w:pPr>
        <w:rPr>
          <w:sz w:val="28"/>
          <w:szCs w:val="28"/>
        </w:rPr>
      </w:pPr>
    </w:p>
    <w:p w:rsidR="00727AC2" w:rsidRDefault="00727AC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План проведения.</w:t>
      </w:r>
    </w:p>
    <w:p w:rsidR="00727AC2" w:rsidRDefault="00727AC2" w:rsidP="002F30C1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Орг. момент.</w:t>
      </w:r>
    </w:p>
    <w:p w:rsidR="00727AC2" w:rsidRDefault="00727AC2" w:rsidP="002F30C1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Конкурс знатоков.</w:t>
      </w:r>
    </w:p>
    <w:p w:rsidR="00727AC2" w:rsidRDefault="00727AC2" w:rsidP="002F30C1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Конкурс «Каверзные вопросы».</w:t>
      </w:r>
    </w:p>
    <w:p w:rsidR="00727AC2" w:rsidRDefault="00727AC2" w:rsidP="002F30C1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Конкурс «Математические заморочки»</w:t>
      </w:r>
    </w:p>
    <w:p w:rsidR="00727AC2" w:rsidRDefault="00727AC2" w:rsidP="002F30C1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Конкурс « Волшебное слово».</w:t>
      </w:r>
    </w:p>
    <w:p w:rsidR="00727AC2" w:rsidRDefault="00727AC2" w:rsidP="002F30C1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Конкурс «Математические обгонялки»</w:t>
      </w:r>
    </w:p>
    <w:p w:rsidR="00727AC2" w:rsidRDefault="00727AC2" w:rsidP="002F30C1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Подведение итогов.</w:t>
      </w:r>
    </w:p>
    <w:p w:rsidR="00727AC2" w:rsidRDefault="00727AC2" w:rsidP="002F30C1">
      <w:pPr>
        <w:pStyle w:val="ListParagraph"/>
        <w:rPr>
          <w:sz w:val="28"/>
          <w:szCs w:val="28"/>
        </w:rPr>
      </w:pPr>
    </w:p>
    <w:p w:rsidR="00727AC2" w:rsidRDefault="00727AC2" w:rsidP="002F30C1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Сегодня мы собрались, чтобы узнать</w:t>
      </w:r>
      <w:r w:rsidRPr="00AA651D">
        <w:rPr>
          <w:sz w:val="28"/>
          <w:szCs w:val="28"/>
        </w:rPr>
        <w:t xml:space="preserve"> </w:t>
      </w:r>
      <w:r>
        <w:rPr>
          <w:sz w:val="28"/>
          <w:szCs w:val="28"/>
        </w:rPr>
        <w:t>много интересного и занимательного о такой серьезной науке, как математике. Приглашаются команды 9а и 9б классов.. Прежде чем начать игру, разрешите представить жюри</w:t>
      </w:r>
    </w:p>
    <w:p w:rsidR="00727AC2" w:rsidRPr="00720702" w:rsidRDefault="00727AC2" w:rsidP="002F30C1">
      <w:pPr>
        <w:pStyle w:val="ListParagraph"/>
        <w:rPr>
          <w:b/>
          <w:bCs/>
          <w:sz w:val="28"/>
          <w:szCs w:val="28"/>
        </w:rPr>
      </w:pPr>
      <w:r w:rsidRPr="00720702">
        <w:rPr>
          <w:b/>
          <w:bCs/>
          <w:sz w:val="28"/>
          <w:szCs w:val="28"/>
        </w:rPr>
        <w:t xml:space="preserve">                Конкурс знатоков.</w:t>
      </w:r>
    </w:p>
    <w:p w:rsidR="00727AC2" w:rsidRDefault="00727AC2" w:rsidP="004346DC">
      <w:pPr>
        <w:rPr>
          <w:sz w:val="28"/>
          <w:szCs w:val="28"/>
        </w:rPr>
      </w:pPr>
      <w:r>
        <w:rPr>
          <w:sz w:val="28"/>
          <w:szCs w:val="28"/>
        </w:rPr>
        <w:t>Каждой команде задается 5 вопросов.</w:t>
      </w:r>
    </w:p>
    <w:p w:rsidR="00727AC2" w:rsidRDefault="00727AC2" w:rsidP="004346DC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Сколько хвостов у семи котов</w:t>
      </w:r>
      <w:r w:rsidRPr="00720702">
        <w:rPr>
          <w:sz w:val="28"/>
          <w:szCs w:val="28"/>
        </w:rPr>
        <w:t>?</w:t>
      </w:r>
      <w:r>
        <w:rPr>
          <w:sz w:val="28"/>
          <w:szCs w:val="28"/>
        </w:rPr>
        <w:t xml:space="preserve">                    (7)</w:t>
      </w:r>
    </w:p>
    <w:p w:rsidR="00727AC2" w:rsidRDefault="00727AC2" w:rsidP="004346DC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Из какой посуды не едят.       (Из пустой)            </w:t>
      </w:r>
    </w:p>
    <w:p w:rsidR="00727AC2" w:rsidRDefault="00727AC2" w:rsidP="004346DC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657E69">
        <w:rPr>
          <w:sz w:val="28"/>
          <w:szCs w:val="28"/>
        </w:rPr>
        <w:t xml:space="preserve"> На одной ноге страус весит 60 кг. Сколько кг он весит на двух ногах?  (60кг)</w:t>
      </w:r>
    </w:p>
    <w:p w:rsidR="00727AC2" w:rsidRDefault="00727AC2" w:rsidP="004346DC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Тройка лошадей пробежала 30км. Сколько пробежала каждая лошадь</w:t>
      </w:r>
      <w:r w:rsidRPr="00720702">
        <w:rPr>
          <w:sz w:val="28"/>
          <w:szCs w:val="28"/>
        </w:rPr>
        <w:t>?</w:t>
      </w:r>
      <w:r>
        <w:rPr>
          <w:sz w:val="28"/>
          <w:szCs w:val="28"/>
        </w:rPr>
        <w:t xml:space="preserve">          (30 км)</w:t>
      </w:r>
    </w:p>
    <w:p w:rsidR="00727AC2" w:rsidRDefault="00727AC2" w:rsidP="004346DC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Сколько цифр вы знаете </w:t>
      </w:r>
      <w:r w:rsidRPr="00720702">
        <w:rPr>
          <w:sz w:val="28"/>
          <w:szCs w:val="28"/>
        </w:rPr>
        <w:t>?</w:t>
      </w:r>
      <w:r>
        <w:rPr>
          <w:sz w:val="28"/>
          <w:szCs w:val="28"/>
        </w:rPr>
        <w:t xml:space="preserve">         </w:t>
      </w:r>
      <w:r w:rsidRPr="0072070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(10)</w:t>
      </w:r>
    </w:p>
    <w:p w:rsidR="00727AC2" w:rsidRDefault="00727AC2" w:rsidP="004346DC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Сумма длин всех сторон многоугольника.    (периметр)</w:t>
      </w:r>
    </w:p>
    <w:p w:rsidR="00727AC2" w:rsidRDefault="00727AC2" w:rsidP="004346DC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Черненькая, хвостатенькая, не лает, не кусает, а из класса в класс не пускает.     (Двойка)         </w:t>
      </w:r>
    </w:p>
    <w:p w:rsidR="00727AC2" w:rsidRDefault="00727AC2" w:rsidP="004346DC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Какой месяц короче всех?    (Май)</w:t>
      </w:r>
    </w:p>
    <w:p w:rsidR="00727AC2" w:rsidRDefault="00727AC2" w:rsidP="004346DC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Наименьшее трехзначное число.         ( сто)</w:t>
      </w:r>
    </w:p>
    <w:p w:rsidR="00727AC2" w:rsidRDefault="00727AC2" w:rsidP="004346DC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Прямоугольник, у которого все стороны равны.  ( квадрат)</w:t>
      </w:r>
    </w:p>
    <w:p w:rsidR="00727AC2" w:rsidRDefault="00727AC2" w:rsidP="00720702">
      <w:pPr>
        <w:pStyle w:val="ListParagraph"/>
        <w:rPr>
          <w:sz w:val="28"/>
          <w:szCs w:val="28"/>
        </w:rPr>
      </w:pPr>
    </w:p>
    <w:p w:rsidR="00727AC2" w:rsidRDefault="00727AC2" w:rsidP="00720702">
      <w:pPr>
        <w:pStyle w:val="ListParagraph"/>
        <w:rPr>
          <w:b/>
          <w:bCs/>
          <w:sz w:val="28"/>
          <w:szCs w:val="28"/>
        </w:rPr>
      </w:pPr>
      <w:r w:rsidRPr="00720702">
        <w:rPr>
          <w:b/>
          <w:bCs/>
          <w:sz w:val="28"/>
          <w:szCs w:val="28"/>
        </w:rPr>
        <w:t xml:space="preserve">         Конкурс « Каверзные вопросы»</w:t>
      </w:r>
    </w:p>
    <w:p w:rsidR="00727AC2" w:rsidRDefault="00727AC2" w:rsidP="00720702">
      <w:pPr>
        <w:pStyle w:val="ListParagraph"/>
        <w:rPr>
          <w:b/>
          <w:bCs/>
          <w:sz w:val="28"/>
          <w:szCs w:val="28"/>
        </w:rPr>
      </w:pPr>
    </w:p>
    <w:p w:rsidR="00727AC2" w:rsidRDefault="00727AC2" w:rsidP="00720702">
      <w:pPr>
        <w:pStyle w:val="ListParagraph"/>
        <w:rPr>
          <w:b/>
          <w:bCs/>
          <w:sz w:val="28"/>
          <w:szCs w:val="28"/>
        </w:rPr>
      </w:pPr>
    </w:p>
    <w:p w:rsidR="00727AC2" w:rsidRDefault="00727AC2" w:rsidP="00720702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На грядке сидели 4 воробья. К ним прилетели еще 2 воробья. Кот Васька подкрался и схватил одного воробья. Сколько воробьев осталось на грядке</w:t>
      </w:r>
      <w:r>
        <w:rPr>
          <w:sz w:val="28"/>
          <w:szCs w:val="28"/>
          <w:lang w:val="en-US"/>
        </w:rPr>
        <w:t>?</w:t>
      </w:r>
      <w:r>
        <w:rPr>
          <w:sz w:val="28"/>
          <w:szCs w:val="28"/>
        </w:rPr>
        <w:t xml:space="preserve">   ( 0, остальные улетели).</w:t>
      </w:r>
    </w:p>
    <w:p w:rsidR="00727AC2" w:rsidRPr="002A1561" w:rsidRDefault="00727AC2" w:rsidP="00720702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Четверо играли в домино 4 часа. Сколько часов играл каждый</w:t>
      </w:r>
      <w:r w:rsidRPr="002A1561">
        <w:rPr>
          <w:sz w:val="28"/>
          <w:szCs w:val="28"/>
        </w:rPr>
        <w:t>?  (4 часа)</w:t>
      </w:r>
    </w:p>
    <w:p w:rsidR="00727AC2" w:rsidRDefault="00727AC2" w:rsidP="00720702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Сколько получится десятков, если 2 десятка умножить на 3 десятка</w:t>
      </w:r>
      <w:r w:rsidRPr="002A1561">
        <w:rPr>
          <w:sz w:val="28"/>
          <w:szCs w:val="28"/>
        </w:rPr>
        <w:t xml:space="preserve">? </w:t>
      </w:r>
      <w:r>
        <w:rPr>
          <w:sz w:val="28"/>
          <w:szCs w:val="28"/>
        </w:rPr>
        <w:t xml:space="preserve"> ( 60 десятков)</w:t>
      </w:r>
    </w:p>
    <w:p w:rsidR="00727AC2" w:rsidRDefault="00727AC2" w:rsidP="00720702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Петух, стоя на одной ноге, весит 3 кг. Сколько он весит, стоя на двух ногах</w:t>
      </w:r>
      <w:r w:rsidRPr="00B2379B">
        <w:rPr>
          <w:sz w:val="28"/>
          <w:szCs w:val="28"/>
        </w:rPr>
        <w:t>?    (</w:t>
      </w:r>
      <w:r>
        <w:rPr>
          <w:sz w:val="28"/>
          <w:szCs w:val="28"/>
        </w:rPr>
        <w:t>3 кг)</w:t>
      </w:r>
    </w:p>
    <w:p w:rsidR="00727AC2" w:rsidRDefault="00727AC2" w:rsidP="00B2379B">
      <w:pPr>
        <w:pStyle w:val="ListParagraph"/>
        <w:rPr>
          <w:sz w:val="28"/>
          <w:szCs w:val="28"/>
        </w:rPr>
      </w:pPr>
    </w:p>
    <w:p w:rsidR="00727AC2" w:rsidRDefault="00727AC2" w:rsidP="00B2379B">
      <w:pPr>
        <w:pStyle w:val="ListParagraph"/>
        <w:rPr>
          <w:b/>
          <w:bCs/>
          <w:sz w:val="28"/>
          <w:szCs w:val="28"/>
        </w:rPr>
      </w:pPr>
      <w:r w:rsidRPr="00B2379B">
        <w:rPr>
          <w:b/>
          <w:bCs/>
          <w:sz w:val="28"/>
          <w:szCs w:val="28"/>
        </w:rPr>
        <w:t xml:space="preserve">         Конкурс « Математические заморочки»</w:t>
      </w:r>
      <w:r>
        <w:rPr>
          <w:b/>
          <w:bCs/>
          <w:sz w:val="28"/>
          <w:szCs w:val="28"/>
        </w:rPr>
        <w:t>.</w:t>
      </w:r>
    </w:p>
    <w:p w:rsidR="00727AC2" w:rsidRPr="002870CC" w:rsidRDefault="00727AC2" w:rsidP="00B2379B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Пассажир такси ехал в село. По дороге он встретил пять грузовиков и три легковые машины. Сколько всего машин ехало в село</w:t>
      </w:r>
      <w:r w:rsidRPr="002870CC">
        <w:rPr>
          <w:sz w:val="28"/>
          <w:szCs w:val="28"/>
        </w:rPr>
        <w:t xml:space="preserve">?  </w:t>
      </w:r>
      <w:r>
        <w:rPr>
          <w:sz w:val="28"/>
          <w:szCs w:val="28"/>
        </w:rPr>
        <w:t>(</w:t>
      </w:r>
      <w:r w:rsidRPr="002870CC">
        <w:rPr>
          <w:sz w:val="28"/>
          <w:szCs w:val="28"/>
        </w:rPr>
        <w:t>одна машина, остальные ехали из села).</w:t>
      </w:r>
    </w:p>
    <w:p w:rsidR="00727AC2" w:rsidRDefault="00727AC2" w:rsidP="00B2379B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У отца 6 сыновей. Каждый сын имеет одну сестру. Сколько всего детей у отца</w:t>
      </w:r>
      <w:r w:rsidRPr="002870CC">
        <w:rPr>
          <w:sz w:val="28"/>
          <w:szCs w:val="28"/>
        </w:rPr>
        <w:t>?</w:t>
      </w:r>
      <w:r>
        <w:rPr>
          <w:sz w:val="28"/>
          <w:szCs w:val="28"/>
        </w:rPr>
        <w:t xml:space="preserve">   ( 7 детей)</w:t>
      </w:r>
    </w:p>
    <w:p w:rsidR="00727AC2" w:rsidRDefault="00727AC2" w:rsidP="00B2379B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Разделить 5 яблок между пятью детьми так, чтобы каждый получил по яблоку и одно осталось в корзине</w:t>
      </w:r>
      <w:r w:rsidRPr="002870CC">
        <w:rPr>
          <w:sz w:val="28"/>
          <w:szCs w:val="28"/>
        </w:rPr>
        <w:t>?</w:t>
      </w:r>
      <w:r>
        <w:rPr>
          <w:sz w:val="28"/>
          <w:szCs w:val="28"/>
        </w:rPr>
        <w:t xml:space="preserve">  (четырем детям раздать по яблоку, а пятому отдать яблоко в корзине)</w:t>
      </w:r>
    </w:p>
    <w:p w:rsidR="00727AC2" w:rsidRDefault="00727AC2" w:rsidP="00B2379B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В комнате 4 угла. В каждом углу сидит кошка, напротив каждой кошки по три кошки. На хвосте каждой кошки по одной кошке. Сколько всего кошек в комнате</w:t>
      </w:r>
      <w:r w:rsidRPr="00DB41F0">
        <w:rPr>
          <w:sz w:val="28"/>
          <w:szCs w:val="28"/>
        </w:rPr>
        <w:t>?</w:t>
      </w:r>
      <w:r>
        <w:rPr>
          <w:sz w:val="28"/>
          <w:szCs w:val="28"/>
        </w:rPr>
        <w:t xml:space="preserve">     ( 4 кошки).</w:t>
      </w:r>
    </w:p>
    <w:p w:rsidR="00727AC2" w:rsidRDefault="00727AC2" w:rsidP="002870CC">
      <w:pPr>
        <w:pStyle w:val="ListParagraph"/>
        <w:rPr>
          <w:sz w:val="28"/>
          <w:szCs w:val="28"/>
        </w:rPr>
      </w:pPr>
    </w:p>
    <w:p w:rsidR="00727AC2" w:rsidRDefault="00727AC2" w:rsidP="002870CC">
      <w:pPr>
        <w:pStyle w:val="ListParagraph"/>
        <w:rPr>
          <w:b/>
          <w:bCs/>
          <w:sz w:val="28"/>
          <w:szCs w:val="28"/>
        </w:rPr>
      </w:pPr>
      <w:r w:rsidRPr="002870CC">
        <w:rPr>
          <w:b/>
          <w:bCs/>
          <w:sz w:val="28"/>
          <w:szCs w:val="28"/>
        </w:rPr>
        <w:t xml:space="preserve">                   Конкурс «Волшебное слово»</w:t>
      </w:r>
    </w:p>
    <w:p w:rsidR="00727AC2" w:rsidRDefault="00727AC2" w:rsidP="002870CC">
      <w:pPr>
        <w:tabs>
          <w:tab w:val="left" w:pos="6885"/>
        </w:tabs>
      </w:pPr>
      <w:r>
        <w:tab/>
      </w:r>
    </w:p>
    <w:p w:rsidR="00727AC2" w:rsidRDefault="00727AC2" w:rsidP="002870CC">
      <w:pPr>
        <w:tabs>
          <w:tab w:val="left" w:pos="6495"/>
        </w:tabs>
        <w:rPr>
          <w:sz w:val="28"/>
          <w:szCs w:val="28"/>
        </w:rPr>
      </w:pPr>
      <w:r w:rsidRPr="002870CC">
        <w:rPr>
          <w:sz w:val="28"/>
          <w:szCs w:val="28"/>
        </w:rPr>
        <w:t>Составить как можно больше слов из букв слова</w:t>
      </w:r>
      <w:r>
        <w:rPr>
          <w:sz w:val="28"/>
          <w:szCs w:val="28"/>
        </w:rPr>
        <w:t xml:space="preserve">   « Треугольник»</w:t>
      </w:r>
    </w:p>
    <w:p w:rsidR="00727AC2" w:rsidRDefault="00727AC2" w:rsidP="002870CC">
      <w:pPr>
        <w:tabs>
          <w:tab w:val="left" w:pos="6495"/>
        </w:tabs>
        <w:rPr>
          <w:b/>
          <w:bCs/>
          <w:sz w:val="28"/>
          <w:szCs w:val="28"/>
        </w:rPr>
      </w:pPr>
      <w:r w:rsidRPr="002870CC">
        <w:rPr>
          <w:b/>
          <w:bCs/>
          <w:sz w:val="28"/>
          <w:szCs w:val="28"/>
        </w:rPr>
        <w:t xml:space="preserve">                   Конкурс « Математические обгонялки»</w:t>
      </w:r>
    </w:p>
    <w:p w:rsidR="00727AC2" w:rsidRPr="00DB41F0" w:rsidRDefault="00727AC2" w:rsidP="00DB41F0">
      <w:pPr>
        <w:pStyle w:val="ListParagraph"/>
        <w:numPr>
          <w:ilvl w:val="0"/>
          <w:numId w:val="6"/>
        </w:numPr>
        <w:tabs>
          <w:tab w:val="left" w:pos="465"/>
          <w:tab w:val="left" w:pos="8340"/>
        </w:tabs>
        <w:rPr>
          <w:sz w:val="28"/>
          <w:szCs w:val="28"/>
        </w:rPr>
      </w:pPr>
      <w:r w:rsidRPr="00DB41F0">
        <w:rPr>
          <w:sz w:val="28"/>
          <w:szCs w:val="28"/>
        </w:rPr>
        <w:t xml:space="preserve">        Все ждешь, когда он кончится.</w:t>
      </w:r>
    </w:p>
    <w:p w:rsidR="00727AC2" w:rsidRDefault="00727AC2" w:rsidP="00DB41F0">
      <w:pPr>
        <w:pStyle w:val="ListParagraph"/>
        <w:tabs>
          <w:tab w:val="left" w:pos="834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Неприятность между переменами.</w:t>
      </w:r>
    </w:p>
    <w:p w:rsidR="00727AC2" w:rsidRDefault="00727AC2" w:rsidP="00DB41F0">
      <w:pPr>
        <w:pStyle w:val="ListParagraph"/>
        <w:tabs>
          <w:tab w:val="left" w:pos="834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Она говорит: « Это будет тебе….»          (урок)</w:t>
      </w:r>
    </w:p>
    <w:p w:rsidR="00727AC2" w:rsidRPr="00DB41F0" w:rsidRDefault="00727AC2" w:rsidP="00DB41F0">
      <w:pPr>
        <w:pStyle w:val="ListParagraph"/>
        <w:numPr>
          <w:ilvl w:val="0"/>
          <w:numId w:val="6"/>
        </w:numPr>
        <w:tabs>
          <w:tab w:val="left" w:pos="8340"/>
        </w:tabs>
        <w:rPr>
          <w:sz w:val="28"/>
          <w:szCs w:val="28"/>
        </w:rPr>
      </w:pPr>
      <w:r w:rsidRPr="00DB41F0">
        <w:rPr>
          <w:sz w:val="28"/>
          <w:szCs w:val="28"/>
        </w:rPr>
        <w:t xml:space="preserve">           В Москве она Красная,</w:t>
      </w:r>
    </w:p>
    <w:p w:rsidR="00727AC2" w:rsidRDefault="00727AC2" w:rsidP="00DB41F0">
      <w:pPr>
        <w:pStyle w:val="ListParagraph"/>
        <w:tabs>
          <w:tab w:val="left" w:pos="834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Выражается в квадратных единицах.</w:t>
      </w:r>
    </w:p>
    <w:p w:rsidR="00727AC2" w:rsidRDefault="00727AC2" w:rsidP="00DB41F0">
      <w:pPr>
        <w:pStyle w:val="ListParagraph"/>
        <w:tabs>
          <w:tab w:val="left" w:pos="834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Длина на ширину…..                          (площадь)</w:t>
      </w:r>
    </w:p>
    <w:p w:rsidR="00727AC2" w:rsidRDefault="00727AC2" w:rsidP="00DB41F0">
      <w:pPr>
        <w:pStyle w:val="ListParagraph"/>
        <w:numPr>
          <w:ilvl w:val="0"/>
          <w:numId w:val="6"/>
        </w:numPr>
        <w:tabs>
          <w:tab w:val="left" w:pos="834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В 11 классе им все кончается.</w:t>
      </w:r>
    </w:p>
    <w:p w:rsidR="00727AC2" w:rsidRDefault="00727AC2" w:rsidP="00DB41F0">
      <w:pPr>
        <w:pStyle w:val="ListParagraph"/>
        <w:tabs>
          <w:tab w:val="left" w:pos="834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Взрослые говорят, что жизнь- это…</w:t>
      </w:r>
    </w:p>
    <w:p w:rsidR="00727AC2" w:rsidRDefault="00727AC2" w:rsidP="00DB41F0">
      <w:pPr>
        <w:pStyle w:val="ListParagraph"/>
        <w:tabs>
          <w:tab w:val="left" w:pos="8340"/>
        </w:tabs>
        <w:rPr>
          <w:sz w:val="28"/>
          <w:szCs w:val="28"/>
        </w:rPr>
      </w:pPr>
      <w:r>
        <w:rPr>
          <w:sz w:val="28"/>
          <w:szCs w:val="28"/>
        </w:rPr>
        <w:t xml:space="preserve">         Бывает вступительный, а бывает выпускной.      (экзамен)</w:t>
      </w:r>
    </w:p>
    <w:p w:rsidR="00727AC2" w:rsidRDefault="00727AC2" w:rsidP="00DB41F0">
      <w:pPr>
        <w:tabs>
          <w:tab w:val="left" w:pos="8340"/>
        </w:tabs>
        <w:rPr>
          <w:sz w:val="28"/>
          <w:szCs w:val="28"/>
        </w:rPr>
      </w:pPr>
    </w:p>
    <w:p w:rsidR="00727AC2" w:rsidRDefault="00727AC2" w:rsidP="00DB41F0">
      <w:pPr>
        <w:pStyle w:val="ListParagraph"/>
        <w:numPr>
          <w:ilvl w:val="0"/>
          <w:numId w:val="6"/>
        </w:numPr>
        <w:tabs>
          <w:tab w:val="left" w:pos="8340"/>
        </w:tabs>
        <w:rPr>
          <w:sz w:val="28"/>
          <w:szCs w:val="28"/>
        </w:rPr>
      </w:pPr>
      <w:r>
        <w:rPr>
          <w:sz w:val="28"/>
          <w:szCs w:val="28"/>
        </w:rPr>
        <w:t xml:space="preserve">        Сейчас изучаем по математике.</w:t>
      </w:r>
    </w:p>
    <w:p w:rsidR="00727AC2" w:rsidRDefault="00727AC2" w:rsidP="00DB41F0">
      <w:pPr>
        <w:pStyle w:val="ListParagraph"/>
        <w:tabs>
          <w:tab w:val="left" w:pos="8340"/>
        </w:tabs>
        <w:ind w:left="960"/>
        <w:rPr>
          <w:sz w:val="28"/>
          <w:szCs w:val="28"/>
        </w:rPr>
      </w:pPr>
      <w:r>
        <w:rPr>
          <w:sz w:val="28"/>
          <w:szCs w:val="28"/>
        </w:rPr>
        <w:t xml:space="preserve">        Этим стреляют из ружья.</w:t>
      </w:r>
    </w:p>
    <w:p w:rsidR="00727AC2" w:rsidRDefault="00727AC2" w:rsidP="00DB41F0">
      <w:pPr>
        <w:pStyle w:val="ListParagraph"/>
        <w:tabs>
          <w:tab w:val="left" w:pos="8340"/>
        </w:tabs>
        <w:ind w:left="960"/>
        <w:rPr>
          <w:sz w:val="28"/>
          <w:szCs w:val="28"/>
        </w:rPr>
      </w:pPr>
      <w:r>
        <w:rPr>
          <w:sz w:val="28"/>
          <w:szCs w:val="28"/>
        </w:rPr>
        <w:t xml:space="preserve">        Ее выстукивают на барабане.                  (дроби)</w:t>
      </w:r>
    </w:p>
    <w:p w:rsidR="00727AC2" w:rsidRDefault="00727AC2" w:rsidP="00DB41F0">
      <w:pPr>
        <w:pStyle w:val="ListParagraph"/>
        <w:numPr>
          <w:ilvl w:val="0"/>
          <w:numId w:val="6"/>
        </w:numPr>
        <w:tabs>
          <w:tab w:val="left" w:pos="834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В классе их четыре.</w:t>
      </w:r>
    </w:p>
    <w:p w:rsidR="00727AC2" w:rsidRDefault="00727AC2" w:rsidP="00DB41F0">
      <w:pPr>
        <w:pStyle w:val="ListParagraph"/>
        <w:tabs>
          <w:tab w:val="left" w:pos="8340"/>
        </w:tabs>
        <w:ind w:left="960"/>
        <w:rPr>
          <w:sz w:val="28"/>
          <w:szCs w:val="28"/>
        </w:rPr>
      </w:pPr>
      <w:r>
        <w:rPr>
          <w:sz w:val="28"/>
          <w:szCs w:val="28"/>
        </w:rPr>
        <w:t xml:space="preserve">           Измеряется транспортиром.</w:t>
      </w:r>
    </w:p>
    <w:p w:rsidR="00727AC2" w:rsidRDefault="00727AC2" w:rsidP="00DB41F0">
      <w:pPr>
        <w:pStyle w:val="ListParagraph"/>
        <w:tabs>
          <w:tab w:val="left" w:pos="8340"/>
        </w:tabs>
        <w:ind w:left="960"/>
        <w:rPr>
          <w:sz w:val="28"/>
          <w:szCs w:val="28"/>
        </w:rPr>
      </w:pPr>
      <w:r>
        <w:rPr>
          <w:sz w:val="28"/>
          <w:szCs w:val="28"/>
        </w:rPr>
        <w:t xml:space="preserve">           Туда ставят маленьких.                  (угол)</w:t>
      </w:r>
    </w:p>
    <w:p w:rsidR="00727AC2" w:rsidRDefault="00727AC2" w:rsidP="00105FE0">
      <w:pPr>
        <w:pStyle w:val="ListParagraph"/>
        <w:numPr>
          <w:ilvl w:val="0"/>
          <w:numId w:val="6"/>
        </w:numPr>
        <w:tabs>
          <w:tab w:val="left" w:pos="834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При решении примера иногда говорят:</w:t>
      </w:r>
    </w:p>
    <w:p w:rsidR="00727AC2" w:rsidRDefault="00727AC2" w:rsidP="00105FE0">
      <w:pPr>
        <w:pStyle w:val="ListParagraph"/>
        <w:tabs>
          <w:tab w:val="left" w:pos="8340"/>
        </w:tabs>
        <w:ind w:left="960"/>
        <w:rPr>
          <w:sz w:val="28"/>
          <w:szCs w:val="28"/>
        </w:rPr>
      </w:pPr>
      <w:r>
        <w:rPr>
          <w:sz w:val="28"/>
          <w:szCs w:val="28"/>
        </w:rPr>
        <w:t xml:space="preserve">                «Нарушен  их порядок».</w:t>
      </w:r>
    </w:p>
    <w:p w:rsidR="00727AC2" w:rsidRDefault="00727AC2" w:rsidP="00105FE0">
      <w:pPr>
        <w:pStyle w:val="ListParagraph"/>
        <w:tabs>
          <w:tab w:val="left" w:pos="8340"/>
        </w:tabs>
        <w:ind w:left="960"/>
        <w:rPr>
          <w:sz w:val="28"/>
          <w:szCs w:val="28"/>
        </w:rPr>
      </w:pPr>
      <w:r>
        <w:rPr>
          <w:sz w:val="28"/>
          <w:szCs w:val="28"/>
        </w:rPr>
        <w:t xml:space="preserve">               Есть в спектакле.</w:t>
      </w:r>
    </w:p>
    <w:p w:rsidR="00727AC2" w:rsidRDefault="00727AC2" w:rsidP="00105FE0">
      <w:pPr>
        <w:pStyle w:val="ListParagraph"/>
        <w:tabs>
          <w:tab w:val="left" w:pos="8340"/>
        </w:tabs>
        <w:ind w:left="960"/>
        <w:rPr>
          <w:sz w:val="28"/>
          <w:szCs w:val="28"/>
        </w:rPr>
      </w:pPr>
      <w:r>
        <w:rPr>
          <w:sz w:val="28"/>
          <w:szCs w:val="28"/>
        </w:rPr>
        <w:t xml:space="preserve">               Бывает арифметическое.            (действие)</w:t>
      </w:r>
    </w:p>
    <w:p w:rsidR="00727AC2" w:rsidRDefault="00727AC2" w:rsidP="007C3D68">
      <w:pPr>
        <w:pStyle w:val="ListParagraph"/>
        <w:numPr>
          <w:ilvl w:val="0"/>
          <w:numId w:val="6"/>
        </w:numPr>
        <w:tabs>
          <w:tab w:val="left" w:pos="8340"/>
        </w:tabs>
        <w:rPr>
          <w:sz w:val="28"/>
          <w:szCs w:val="28"/>
        </w:rPr>
      </w:pPr>
      <w:r>
        <w:rPr>
          <w:sz w:val="28"/>
          <w:szCs w:val="28"/>
        </w:rPr>
        <w:t xml:space="preserve"> Отличники их делают редко.</w:t>
      </w:r>
    </w:p>
    <w:p w:rsidR="00727AC2" w:rsidRDefault="00727AC2" w:rsidP="007C3D68">
      <w:pPr>
        <w:pStyle w:val="ListParagraph"/>
        <w:tabs>
          <w:tab w:val="left" w:pos="8340"/>
        </w:tabs>
        <w:ind w:left="960"/>
        <w:rPr>
          <w:sz w:val="28"/>
          <w:szCs w:val="28"/>
        </w:rPr>
      </w:pPr>
      <w:r>
        <w:rPr>
          <w:sz w:val="28"/>
          <w:szCs w:val="28"/>
        </w:rPr>
        <w:t>На них учатся</w:t>
      </w:r>
    </w:p>
    <w:p w:rsidR="00727AC2" w:rsidRDefault="00727AC2" w:rsidP="007C3D68">
      <w:pPr>
        <w:pStyle w:val="ListParagraph"/>
        <w:tabs>
          <w:tab w:val="left" w:pos="8340"/>
        </w:tabs>
        <w:ind w:left="960"/>
        <w:rPr>
          <w:sz w:val="28"/>
          <w:szCs w:val="28"/>
        </w:rPr>
      </w:pPr>
      <w:r>
        <w:rPr>
          <w:sz w:val="28"/>
          <w:szCs w:val="28"/>
        </w:rPr>
        <w:t>За это снижается оценка.                             (ошибки)</w:t>
      </w:r>
    </w:p>
    <w:p w:rsidR="00727AC2" w:rsidRDefault="00727AC2" w:rsidP="007C3D68">
      <w:pPr>
        <w:pStyle w:val="ListParagraph"/>
        <w:numPr>
          <w:ilvl w:val="0"/>
          <w:numId w:val="6"/>
        </w:numPr>
        <w:tabs>
          <w:tab w:val="left" w:pos="8340"/>
        </w:tabs>
        <w:rPr>
          <w:sz w:val="28"/>
          <w:szCs w:val="28"/>
        </w:rPr>
      </w:pPr>
      <w:r>
        <w:rPr>
          <w:sz w:val="28"/>
          <w:szCs w:val="28"/>
        </w:rPr>
        <w:t>С богатством это может произойти</w:t>
      </w:r>
    </w:p>
    <w:p w:rsidR="00727AC2" w:rsidRDefault="00727AC2" w:rsidP="007C3D68">
      <w:pPr>
        <w:pStyle w:val="ListParagraph"/>
        <w:tabs>
          <w:tab w:val="left" w:pos="8340"/>
        </w:tabs>
        <w:ind w:left="960"/>
        <w:rPr>
          <w:sz w:val="28"/>
          <w:szCs w:val="28"/>
        </w:rPr>
      </w:pPr>
      <w:r>
        <w:rPr>
          <w:sz w:val="28"/>
          <w:szCs w:val="28"/>
        </w:rPr>
        <w:t>Есть такое действие.</w:t>
      </w:r>
    </w:p>
    <w:p w:rsidR="00727AC2" w:rsidRPr="007C3D68" w:rsidRDefault="00727AC2" w:rsidP="007C3D68">
      <w:pPr>
        <w:pStyle w:val="ListParagraph"/>
        <w:tabs>
          <w:tab w:val="left" w:pos="8340"/>
        </w:tabs>
        <w:ind w:left="960"/>
        <w:rPr>
          <w:sz w:val="28"/>
          <w:szCs w:val="28"/>
        </w:rPr>
      </w:pPr>
      <w:r>
        <w:rPr>
          <w:sz w:val="28"/>
          <w:szCs w:val="28"/>
        </w:rPr>
        <w:t>Есть такая таблица                                        (умножение)</w:t>
      </w:r>
    </w:p>
    <w:p w:rsidR="00727AC2" w:rsidRDefault="00727AC2" w:rsidP="000F5819">
      <w:pPr>
        <w:tabs>
          <w:tab w:val="left" w:pos="379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727AC2" w:rsidRDefault="00727AC2" w:rsidP="000F5819">
      <w:pPr>
        <w:tabs>
          <w:tab w:val="left" w:pos="3795"/>
        </w:tabs>
        <w:rPr>
          <w:sz w:val="28"/>
          <w:szCs w:val="28"/>
        </w:rPr>
      </w:pPr>
      <w:r>
        <w:rPr>
          <w:sz w:val="28"/>
          <w:szCs w:val="28"/>
        </w:rPr>
        <w:t>Вопросы болельщикам</w:t>
      </w:r>
    </w:p>
    <w:p w:rsidR="00727AC2" w:rsidRDefault="00727AC2" w:rsidP="000F5819">
      <w:pPr>
        <w:pStyle w:val="ListParagraph"/>
        <w:numPr>
          <w:ilvl w:val="0"/>
          <w:numId w:val="7"/>
        </w:numPr>
        <w:tabs>
          <w:tab w:val="left" w:pos="3795"/>
        </w:tabs>
        <w:rPr>
          <w:sz w:val="28"/>
          <w:szCs w:val="28"/>
        </w:rPr>
      </w:pPr>
      <w:r>
        <w:rPr>
          <w:sz w:val="28"/>
          <w:szCs w:val="28"/>
        </w:rPr>
        <w:t>Какое целое число делится без остатка на любое число</w:t>
      </w:r>
      <w:r w:rsidRPr="000F5819">
        <w:rPr>
          <w:sz w:val="28"/>
          <w:szCs w:val="28"/>
        </w:rPr>
        <w:t xml:space="preserve">? </w:t>
      </w:r>
      <w:r>
        <w:rPr>
          <w:sz w:val="28"/>
          <w:szCs w:val="28"/>
        </w:rPr>
        <w:t xml:space="preserve">  (ноль)</w:t>
      </w:r>
    </w:p>
    <w:p w:rsidR="00727AC2" w:rsidRPr="000F5819" w:rsidRDefault="00727AC2" w:rsidP="000F5819">
      <w:pPr>
        <w:pStyle w:val="ListParagraph"/>
        <w:numPr>
          <w:ilvl w:val="0"/>
          <w:numId w:val="7"/>
        </w:numPr>
        <w:tabs>
          <w:tab w:val="left" w:pos="3795"/>
        </w:tabs>
        <w:rPr>
          <w:sz w:val="28"/>
          <w:szCs w:val="28"/>
        </w:rPr>
      </w:pPr>
      <w:r>
        <w:rPr>
          <w:sz w:val="28"/>
          <w:szCs w:val="28"/>
        </w:rPr>
        <w:t>Сумма каких двух натуральных чисел равна их произведению? (2+2=2</w:t>
      </w:r>
      <w:r w:rsidRPr="00237CF9">
        <w:rPr>
          <w:sz w:val="28"/>
          <w:szCs w:val="28"/>
        </w:rPr>
        <w:fldChar w:fldCharType="begin"/>
      </w:r>
      <w:r w:rsidRPr="00237CF9">
        <w:rPr>
          <w:sz w:val="28"/>
          <w:szCs w:val="28"/>
        </w:rPr>
        <w:instrText xml:space="preserve"> QUOTE </w:instrText>
      </w:r>
      <w:r w:rsidRPr="00237CF9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5pt;height:11.25pt">
            <v:imagedata r:id="rId5" o:title="" chromakey="white"/>
          </v:shape>
        </w:pict>
      </w:r>
      <w:r w:rsidRPr="00237CF9">
        <w:rPr>
          <w:sz w:val="28"/>
          <w:szCs w:val="28"/>
        </w:rPr>
        <w:instrText xml:space="preserve"> </w:instrText>
      </w:r>
      <w:r w:rsidRPr="00237CF9">
        <w:rPr>
          <w:sz w:val="28"/>
          <w:szCs w:val="28"/>
        </w:rPr>
        <w:fldChar w:fldCharType="separate"/>
      </w:r>
      <w:r w:rsidRPr="00237CF9">
        <w:pict>
          <v:shape id="_x0000_i1026" type="#_x0000_t75" style="width:7.5pt;height:11.25pt">
            <v:imagedata r:id="rId5" o:title="" chromakey="white"/>
          </v:shape>
        </w:pict>
      </w:r>
      <w:r w:rsidRPr="00237CF9">
        <w:rPr>
          <w:sz w:val="28"/>
          <w:szCs w:val="28"/>
        </w:rPr>
        <w:fldChar w:fldCharType="end"/>
      </w:r>
      <w:r>
        <w:rPr>
          <w:sz w:val="28"/>
          <w:szCs w:val="28"/>
        </w:rPr>
        <w:t>2)</w:t>
      </w:r>
    </w:p>
    <w:p w:rsidR="00727AC2" w:rsidRPr="000F5819" w:rsidRDefault="00727AC2" w:rsidP="000F5819">
      <w:pPr>
        <w:pStyle w:val="ListParagraph"/>
        <w:numPr>
          <w:ilvl w:val="0"/>
          <w:numId w:val="7"/>
        </w:numPr>
        <w:tabs>
          <w:tab w:val="left" w:pos="3795"/>
        </w:tabs>
        <w:rPr>
          <w:sz w:val="28"/>
          <w:szCs w:val="28"/>
        </w:rPr>
      </w:pPr>
      <w:r>
        <w:rPr>
          <w:sz w:val="28"/>
          <w:szCs w:val="28"/>
        </w:rPr>
        <w:t>Если в 12 часов ночи идет дождь, то можно ли через 72 часа ожидать солнечную погоду?  ( Нет, будет опять ночь)</w:t>
      </w:r>
    </w:p>
    <w:p w:rsidR="00727AC2" w:rsidRPr="000F5819" w:rsidRDefault="00727AC2" w:rsidP="000F5819">
      <w:pPr>
        <w:pStyle w:val="ListParagraph"/>
        <w:numPr>
          <w:ilvl w:val="0"/>
          <w:numId w:val="7"/>
        </w:numPr>
        <w:tabs>
          <w:tab w:val="left" w:pos="3795"/>
        </w:tabs>
        <w:rPr>
          <w:sz w:val="28"/>
          <w:szCs w:val="28"/>
        </w:rPr>
      </w:pPr>
      <w:r>
        <w:rPr>
          <w:sz w:val="28"/>
          <w:szCs w:val="28"/>
        </w:rPr>
        <w:t>Сын с отцом, да дедушка с внуком. Много ли их?  (трое)</w:t>
      </w:r>
    </w:p>
    <w:p w:rsidR="00727AC2" w:rsidRPr="002E7C4F" w:rsidRDefault="00727AC2" w:rsidP="000F5819">
      <w:pPr>
        <w:pStyle w:val="ListParagraph"/>
        <w:numPr>
          <w:ilvl w:val="0"/>
          <w:numId w:val="7"/>
        </w:numPr>
        <w:tabs>
          <w:tab w:val="left" w:pos="3795"/>
        </w:tabs>
        <w:rPr>
          <w:sz w:val="28"/>
          <w:szCs w:val="28"/>
        </w:rPr>
      </w:pPr>
      <w:r>
        <w:rPr>
          <w:sz w:val="28"/>
          <w:szCs w:val="28"/>
        </w:rPr>
        <w:t>Это число называют в народе « лимоном».   (миллион)</w:t>
      </w:r>
    </w:p>
    <w:p w:rsidR="00727AC2" w:rsidRPr="002E7C4F" w:rsidRDefault="00727AC2" w:rsidP="000F5819">
      <w:pPr>
        <w:pStyle w:val="ListParagraph"/>
        <w:numPr>
          <w:ilvl w:val="0"/>
          <w:numId w:val="7"/>
        </w:numPr>
        <w:tabs>
          <w:tab w:val="left" w:pos="3795"/>
        </w:tabs>
        <w:rPr>
          <w:sz w:val="28"/>
          <w:szCs w:val="28"/>
        </w:rPr>
      </w:pPr>
      <w:r>
        <w:rPr>
          <w:sz w:val="28"/>
          <w:szCs w:val="28"/>
        </w:rPr>
        <w:t>Результат умножения.  9произведение0</w:t>
      </w:r>
    </w:p>
    <w:p w:rsidR="00727AC2" w:rsidRPr="002E7C4F" w:rsidRDefault="00727AC2" w:rsidP="000F5819">
      <w:pPr>
        <w:pStyle w:val="ListParagraph"/>
        <w:numPr>
          <w:ilvl w:val="0"/>
          <w:numId w:val="7"/>
        </w:numPr>
        <w:tabs>
          <w:tab w:val="left" w:pos="3795"/>
        </w:tabs>
        <w:rPr>
          <w:sz w:val="28"/>
          <w:szCs w:val="28"/>
        </w:rPr>
      </w:pPr>
      <w:r>
        <w:rPr>
          <w:sz w:val="28"/>
          <w:szCs w:val="28"/>
        </w:rPr>
        <w:t>Числа, которые складывают.  ( слагаемые)</w:t>
      </w:r>
    </w:p>
    <w:p w:rsidR="00727AC2" w:rsidRPr="000F5819" w:rsidRDefault="00727AC2" w:rsidP="000F5819">
      <w:pPr>
        <w:pStyle w:val="ListParagraph"/>
        <w:numPr>
          <w:ilvl w:val="0"/>
          <w:numId w:val="7"/>
        </w:numPr>
        <w:tabs>
          <w:tab w:val="left" w:pos="3795"/>
        </w:tabs>
        <w:rPr>
          <w:sz w:val="28"/>
          <w:szCs w:val="28"/>
        </w:rPr>
      </w:pPr>
      <w:r>
        <w:rPr>
          <w:sz w:val="28"/>
          <w:szCs w:val="28"/>
        </w:rPr>
        <w:t>Что больше: 2дм или 23 см?   (23 см)</w:t>
      </w:r>
    </w:p>
    <w:sectPr w:rsidR="00727AC2" w:rsidRPr="000F5819" w:rsidSect="004630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6348D"/>
    <w:multiLevelType w:val="hybridMultilevel"/>
    <w:tmpl w:val="3022D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2302DD"/>
    <w:multiLevelType w:val="hybridMultilevel"/>
    <w:tmpl w:val="ED047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3550BD"/>
    <w:multiLevelType w:val="hybridMultilevel"/>
    <w:tmpl w:val="16F64E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8960CE"/>
    <w:multiLevelType w:val="hybridMultilevel"/>
    <w:tmpl w:val="3516EF16"/>
    <w:lvl w:ilvl="0" w:tplc="F208A68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346B185B"/>
    <w:multiLevelType w:val="hybridMultilevel"/>
    <w:tmpl w:val="330CD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8D5EFF"/>
    <w:multiLevelType w:val="hybridMultilevel"/>
    <w:tmpl w:val="DA8A7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CF5F67"/>
    <w:multiLevelType w:val="hybridMultilevel"/>
    <w:tmpl w:val="731C6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6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30C1"/>
    <w:rsid w:val="000F5819"/>
    <w:rsid w:val="00105FE0"/>
    <w:rsid w:val="002360BC"/>
    <w:rsid w:val="00237CF9"/>
    <w:rsid w:val="00252402"/>
    <w:rsid w:val="002870CC"/>
    <w:rsid w:val="002A1561"/>
    <w:rsid w:val="002E7C4F"/>
    <w:rsid w:val="002F2526"/>
    <w:rsid w:val="002F30C1"/>
    <w:rsid w:val="004346DC"/>
    <w:rsid w:val="00463024"/>
    <w:rsid w:val="00620A7D"/>
    <w:rsid w:val="00657E69"/>
    <w:rsid w:val="00674650"/>
    <w:rsid w:val="00720702"/>
    <w:rsid w:val="00727AC2"/>
    <w:rsid w:val="007C3D68"/>
    <w:rsid w:val="00925597"/>
    <w:rsid w:val="009F4CC9"/>
    <w:rsid w:val="00A22082"/>
    <w:rsid w:val="00AA651D"/>
    <w:rsid w:val="00B2379B"/>
    <w:rsid w:val="00B640CA"/>
    <w:rsid w:val="00C27853"/>
    <w:rsid w:val="00D62883"/>
    <w:rsid w:val="00DB4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02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F30C1"/>
    <w:pPr>
      <w:ind w:left="720"/>
    </w:pPr>
  </w:style>
  <w:style w:type="character" w:styleId="PlaceholderText">
    <w:name w:val="Placeholder Text"/>
    <w:basedOn w:val="DefaultParagraphFont"/>
    <w:uiPriority w:val="99"/>
    <w:semiHidden/>
    <w:rsid w:val="000F581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0F58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F58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213</TotalTime>
  <Pages>4</Pages>
  <Words>606</Words>
  <Characters>3460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Женя</cp:lastModifiedBy>
  <cp:revision>13</cp:revision>
  <dcterms:created xsi:type="dcterms:W3CDTF">2013-11-09T07:45:00Z</dcterms:created>
  <dcterms:modified xsi:type="dcterms:W3CDTF">2013-12-12T13:21:00Z</dcterms:modified>
</cp:coreProperties>
</file>